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5A82" w:rsidRDefault="00B25A82" w:rsidP="00B25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SHORTE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25A82" w:rsidRDefault="00B25A82" w:rsidP="00B25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Croydon, Surrey. Butcher.</w:t>
      </w:r>
    </w:p>
    <w:p w:rsidR="00B25A82" w:rsidRDefault="00B25A82" w:rsidP="00B25A82">
      <w:pPr>
        <w:rPr>
          <w:rFonts w:ascii="Times New Roman" w:hAnsi="Times New Roman" w:cs="Times New Roman"/>
        </w:rPr>
      </w:pPr>
    </w:p>
    <w:p w:rsidR="00B25A82" w:rsidRDefault="00B25A82" w:rsidP="00B25A82">
      <w:pPr>
        <w:rPr>
          <w:rFonts w:ascii="Times New Roman" w:hAnsi="Times New Roman" w:cs="Times New Roman"/>
        </w:rPr>
      </w:pPr>
    </w:p>
    <w:p w:rsidR="00B25A82" w:rsidRDefault="00B25A82" w:rsidP="00B25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Alice Davy of Southwark(q.v.) brought a plaint of debt against him(q.v.).</w:t>
      </w:r>
    </w:p>
    <w:p w:rsidR="00B25A82" w:rsidRDefault="00B25A82" w:rsidP="00B25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67E40">
        <w:rPr>
          <w:rFonts w:ascii="Times New Roman" w:hAnsi="Times New Roman" w:cs="Times New Roman"/>
        </w:rPr>
        <w:t>(</w:t>
      </w:r>
      <w:hyperlink r:id="rId6" w:history="1">
        <w:r w:rsidRPr="00C4121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 w:rsidRPr="00467E40">
        <w:rPr>
          <w:rFonts w:ascii="Times New Roman" w:hAnsi="Times New Roman" w:cs="Times New Roman"/>
        </w:rPr>
        <w:t>)</w:t>
      </w:r>
    </w:p>
    <w:p w:rsidR="00B25A82" w:rsidRDefault="00B25A82" w:rsidP="00B25A82">
      <w:pPr>
        <w:rPr>
          <w:rFonts w:ascii="Times New Roman" w:hAnsi="Times New Roman" w:cs="Times New Roman"/>
        </w:rPr>
      </w:pPr>
    </w:p>
    <w:p w:rsidR="00B25A82" w:rsidRDefault="00B25A82" w:rsidP="00B25A82">
      <w:pPr>
        <w:rPr>
          <w:rFonts w:ascii="Times New Roman" w:hAnsi="Times New Roman" w:cs="Times New Roman"/>
        </w:rPr>
      </w:pPr>
    </w:p>
    <w:p w:rsidR="00B25A82" w:rsidRDefault="00B25A82" w:rsidP="00B25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September 2017</w:t>
      </w:r>
    </w:p>
    <w:p w:rsidR="006B2F86" w:rsidRPr="00E71FC3" w:rsidRDefault="00B25A8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5A82" w:rsidRDefault="00B25A82" w:rsidP="00E71FC3">
      <w:r>
        <w:separator/>
      </w:r>
    </w:p>
  </w:endnote>
  <w:endnote w:type="continuationSeparator" w:id="0">
    <w:p w:rsidR="00B25A82" w:rsidRDefault="00B25A8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5A82" w:rsidRDefault="00B25A82" w:rsidP="00E71FC3">
      <w:r>
        <w:separator/>
      </w:r>
    </w:p>
  </w:footnote>
  <w:footnote w:type="continuationSeparator" w:id="0">
    <w:p w:rsidR="00B25A82" w:rsidRDefault="00B25A8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A82"/>
    <w:rsid w:val="001A7C09"/>
    <w:rsid w:val="00577BD5"/>
    <w:rsid w:val="00656CBA"/>
    <w:rsid w:val="006A1F77"/>
    <w:rsid w:val="00733BE7"/>
    <w:rsid w:val="00AB52E8"/>
    <w:rsid w:val="00B16D3F"/>
    <w:rsid w:val="00B25A8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0197B9-DE39-45FD-8A21-20605E90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5A8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25A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2017-09-11T21:03:00Z</dcterms:created>
  <dcterms:modified xsi:type="dcterms:W3CDTF">2017-09-11T21:04:00Z</dcterms:modified>
</cp:coreProperties>
</file>